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E52D1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RUSSEL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6ABF038" w14:textId="77777777" w:rsidR="00196034" w:rsidRPr="008C2682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D2B7B73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82B9BDB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C06F96D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229B8E69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p.318)</w:t>
      </w:r>
    </w:p>
    <w:p w14:paraId="44B31462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521BCF5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A5AD62D" w14:textId="77777777" w:rsidR="00196034" w:rsidRDefault="00196034" w:rsidP="0019603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12A477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C261" w14:textId="77777777" w:rsidR="00196034" w:rsidRDefault="00196034" w:rsidP="009139A6">
      <w:r>
        <w:separator/>
      </w:r>
    </w:p>
  </w:endnote>
  <w:endnote w:type="continuationSeparator" w:id="0">
    <w:p w14:paraId="555FF5BA" w14:textId="77777777" w:rsidR="00196034" w:rsidRDefault="001960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9E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CC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5B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2814" w14:textId="77777777" w:rsidR="00196034" w:rsidRDefault="00196034" w:rsidP="009139A6">
      <w:r>
        <w:separator/>
      </w:r>
    </w:p>
  </w:footnote>
  <w:footnote w:type="continuationSeparator" w:id="0">
    <w:p w14:paraId="3CEF95E2" w14:textId="77777777" w:rsidR="00196034" w:rsidRDefault="001960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E5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7E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5F4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034"/>
    <w:rsid w:val="000666E0"/>
    <w:rsid w:val="0019603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757DC"/>
  <w15:chartTrackingRefBased/>
  <w15:docId w15:val="{E0C8F2F3-9319-43E1-A9A2-38C010EC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2021-08-13T07:35:00Z</dcterms:created>
  <dcterms:modified xsi:type="dcterms:W3CDTF">2021-08-13T07:35:00Z</dcterms:modified>
</cp:coreProperties>
</file>